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D86B1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ROCHE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79B512B5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329BA4DD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10768C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A09E8B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0EEF117E" w14:textId="77777777" w:rsidR="00361EE0" w:rsidRDefault="00361EE0" w:rsidP="00361EE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47EBDD5" w14:textId="77777777" w:rsidR="00361EE0" w:rsidRDefault="00361EE0" w:rsidP="00361EE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0D454A8E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649E993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928AE3" w14:textId="77777777" w:rsidR="00361EE0" w:rsidRDefault="00361EE0" w:rsidP="00361EE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13 January 2023</w:t>
      </w:r>
    </w:p>
    <w:p w14:paraId="6BD917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70E32" w14:textId="77777777" w:rsidR="00361EE0" w:rsidRDefault="00361EE0" w:rsidP="009139A6">
      <w:r>
        <w:separator/>
      </w:r>
    </w:p>
  </w:endnote>
  <w:endnote w:type="continuationSeparator" w:id="0">
    <w:p w14:paraId="085B2E4C" w14:textId="77777777" w:rsidR="00361EE0" w:rsidRDefault="00361E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28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00A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5C2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5394" w14:textId="77777777" w:rsidR="00361EE0" w:rsidRDefault="00361EE0" w:rsidP="009139A6">
      <w:r>
        <w:separator/>
      </w:r>
    </w:p>
  </w:footnote>
  <w:footnote w:type="continuationSeparator" w:id="0">
    <w:p w14:paraId="49EA436C" w14:textId="77777777" w:rsidR="00361EE0" w:rsidRDefault="00361E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89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02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99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EE0"/>
    <w:rsid w:val="000666E0"/>
    <w:rsid w:val="002510B7"/>
    <w:rsid w:val="00361EE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EB9A1"/>
  <w15:chartTrackingRefBased/>
  <w15:docId w15:val="{031E88FC-CCEF-49E6-9384-C6F8AA7A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2023-02-28T22:17:00Z</dcterms:created>
  <dcterms:modified xsi:type="dcterms:W3CDTF">2023-02-28T22:17:00Z</dcterms:modified>
</cp:coreProperties>
</file>